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9CF" w:rsidRPr="006039CF" w:rsidRDefault="006039CF" w:rsidP="006039CF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sz w:val="18"/>
          <w:szCs w:val="18"/>
        </w:rPr>
        <w:tab/>
      </w:r>
      <w:r w:rsidRPr="006039CF">
        <w:rPr>
          <w:b/>
          <w:sz w:val="18"/>
          <w:szCs w:val="18"/>
        </w:rPr>
        <w:t>Вариант </w:t>
      </w:r>
      <w:r w:rsidR="008446E8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ab/>
        <w:t xml:space="preserve"> </w:t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6039CF" w:rsidRPr="006039CF" w:rsidTr="00A05CE9">
        <w:tc>
          <w:tcPr>
            <w:tcW w:w="7501" w:type="dxa"/>
            <w:gridSpan w:val="2"/>
          </w:tcPr>
          <w:p w:rsidR="006039CF" w:rsidRPr="006039CF" w:rsidRDefault="00E3392A" w:rsidP="00A05CE9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522" editas="canvas" style="position:absolute;left:0;text-align:left;margin-left:1.55pt;margin-top:30.3pt;width:149.4pt;height:86pt;z-index:251671552" coordorigin="6466,5228" coordsize="2953,16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23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24" type="#_x0000_t202" style="position:absolute;left:8180;top:6042;width:161;height:204" stroked="f">
                    <v:textbox style="mso-next-textbox:#_x0000_s10524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525" type="#_x0000_t202" style="position:absolute;left:7488;top:6684;width:162;height:205" stroked="f">
                    <v:textbox style="mso-next-textbox:#_x0000_s10525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26" type="#_x0000_t202" style="position:absolute;left:6692;top:5959;width:161;height:204" stroked="f">
                    <v:textbox style="mso-next-textbox:#_x0000_s10526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27" type="#_x0000_t202" style="position:absolute;left:9180;top:6345;width:161;height:206" stroked="f">
                    <v:textbox style="mso-next-textbox:#_x0000_s10527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28" type="#_x0000_t32" style="position:absolute;left:8423;top:6245;width:711;height:361;flip:x y" o:connectortype="straight">
                    <v:stroke dashstyle="dash"/>
                  </v:shape>
                  <v:shape id="_x0000_s10529" type="#_x0000_t32" style="position:absolute;left:7488;top:6604;width:1646;height:1;flip:x y" o:connectortype="straight" strokeweight="1pt"/>
                  <v:shape id="_x0000_s10530" type="#_x0000_t32" style="position:absolute;left:6776;top:6245;width:1647;height:1;flip:x y" o:connectortype="straight">
                    <v:stroke dashstyle="dash"/>
                  </v:shape>
                  <v:shape id="_x0000_s10531" type="#_x0000_t32" style="position:absolute;left:6776;top:6246;width:712;height:361;flip:x y" o:connectortype="straight" strokeweight="1pt"/>
                  <v:shape id="_x0000_s10532" type="#_x0000_t32" style="position:absolute;left:8423;top:5358;width:0;height:876;flip:y" o:connectortype="straight">
                    <v:stroke dashstyle="dash"/>
                  </v:shape>
                  <v:shape id="_x0000_s10533" type="#_x0000_t32" style="position:absolute;left:8423;top:5358;width:711;height:1247" o:connectortype="straight" strokeweight="1pt"/>
                  <v:shape id="_x0000_s10534" type="#_x0000_t32" style="position:absolute;left:6776;top:5358;width:1647;height:888;flip:x" o:connectortype="straight" strokeweight="1pt"/>
                  <v:shape id="_x0000_s10535" type="#_x0000_t202" style="position:absolute;left:8518;top:5310;width:161;height:204" stroked="f">
                    <v:textbox style="mso-next-textbox:#_x0000_s10535;mso-fit-shape-to-text:t" inset="0,0,0,0">
                      <w:txbxContent>
                        <w:p w:rsidR="006039CF" w:rsidRPr="004F12A7" w:rsidRDefault="006039CF" w:rsidP="006039C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536" type="#_x0000_t32" style="position:absolute;left:7488;top:5358;width:935;height:1246;flip:x" o:connectortype="straight" strokeweight="1pt"/>
                  <v:shape id="_x0000_s10537" style="position:absolute;left:8423;top:6148;width:58;height:124" coordsize="59,127" path="m,l59,16r,111e" filled="f">
                    <v:path arrowok="t"/>
                  </v:shape>
                  <v:shape id="_x0000_s10538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29" type="#_x0000_t75" style="width:54.4pt;height:15.3pt" o:ole="">
                  <v:imagedata r:id="rId7" o:title=""/>
                </v:shape>
                <o:OLEObject Type="Embed" ProgID="Equation.3" ShapeID="_x0000_i1029" DrawAspect="Content" ObjectID="_1398114809" r:id="rId8"/>
              </w:object>
            </w:r>
            <w:r w:rsidR="006039CF" w:rsidRPr="006039CF">
              <w:rPr>
                <w:sz w:val="18"/>
                <w:szCs w:val="18"/>
              </w:rPr>
              <w:t xml:space="preserve">, 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39CF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8446E8" w:rsidP="00A05CE9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CFD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8446E8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A60194" w:rsidRDefault="008446E8" w:rsidP="00A60194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ADCF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39CF" w:rsidRPr="006039CF" w:rsidRDefault="006039CF" w:rsidP="00A05CE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39CF" w:rsidRPr="006039CF" w:rsidTr="00A05CE9">
        <w:trPr>
          <w:trHeight w:val="2600"/>
        </w:trPr>
        <w:tc>
          <w:tcPr>
            <w:tcW w:w="3750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0" type="#_x0000_t75" style="width:54.4pt;height:15.3pt" o:ole="">
                  <v:imagedata r:id="rId9" o:title=""/>
                </v:shape>
                <o:OLEObject Type="Embed" ProgID="Equation.3" ShapeID="_x0000_i1030" DrawAspect="Content" ObjectID="_1398114810" r:id="rId10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31" type="#_x0000_t75" style="width:31.4pt;height:13pt" o:ole="">
                  <v:imagedata r:id="rId11" o:title=""/>
                </v:shape>
                <o:OLEObject Type="Embed" ProgID="Equation.3" ShapeID="_x0000_i1031" DrawAspect="Content" ObjectID="_1398114811" r:id="rId12"/>
              </w:object>
            </w:r>
            <w:r w:rsidR="006039CF"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32" type="#_x0000_t75" style="width:23.75pt;height:12.25pt" o:ole="">
                  <v:imagedata r:id="rId13" o:title=""/>
                </v:shape>
                <o:OLEObject Type="Embed" ProgID="Equation.3" ShapeID="_x0000_i1032" DrawAspect="Content" ObjectID="_1398114812" r:id="rId14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4"/>
                <w:sz w:val="18"/>
                <w:szCs w:val="18"/>
              </w:rPr>
              <w:object w:dxaOrig="480" w:dyaOrig="220">
                <v:shape id="_x0000_i1033" type="#_x0000_t75" style="width:23.75pt;height:11.5pt" o:ole="">
                  <v:imagedata r:id="rId15" o:title=""/>
                </v:shape>
                <o:OLEObject Type="Embed" ProgID="Equation.3" ShapeID="_x0000_i1033" DrawAspect="Content" ObjectID="_1398114813" r:id="rId16"/>
              </w:object>
            </w:r>
          </w:p>
          <w:p w:rsidR="006039CF" w:rsidRPr="006039CF" w:rsidRDefault="00E3392A" w:rsidP="00A05C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39" type="#_x0000_t202" style="position:absolute;left:0;text-align:left;margin-left:100.55pt;margin-top:0;width:8.2pt;height:10.35pt;z-index:251672576" stroked="f">
                  <v:textbox style="mso-next-textbox:#_x0000_s10539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504" editas="canvas" style="width:169.9pt;height:87.8pt;mso-position-horizontal-relative:char;mso-position-vertical-relative:line" coordorigin="6061,5193" coordsize="3358,1725">
                  <o:lock v:ext="edit" aspectratio="t"/>
                  <v:shape id="_x0000_s10505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506" type="#_x0000_t202" style="position:absolute;left:8439;top:6656;width:160;height:205" stroked="f">
                    <v:textbox style="mso-next-textbox:#_x0000_s10506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507" type="#_x0000_t202" style="position:absolute;left:7272;top:5991;width:162;height:203" stroked="f">
                    <v:textbox style="mso-next-textbox:#_x0000_s10507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08" type="#_x0000_t32" style="position:absolute;left:6577;top:6685;width:1782;height:1" o:connectortype="straight"/>
                  <v:shape id="_x0000_s10509" type="#_x0000_t32" style="position:absolute;left:8359;top:6196;width:856;height:491;flip:y" o:connectortype="straight" strokecolor="black [3213]"/>
                  <v:shape id="_x0000_s10510" type="#_x0000_t32" style="position:absolute;left:6577;top:6195;width:857;height:491;flip:y" o:connectortype="straight" strokecolor="black [3213]">
                    <v:stroke dashstyle="dash"/>
                  </v:shape>
                  <v:shape id="_x0000_s10511" type="#_x0000_t32" style="position:absolute;left:7434;top:6194;width:1781;height:1" o:connectortype="straight">
                    <v:stroke dashstyle="dash"/>
                  </v:shape>
                  <v:shape id="_x0000_s10512" type="#_x0000_t32" style="position:absolute;left:6577;top:6194;width:2638;height:491;flip:y" o:connectortype="straight">
                    <v:stroke dashstyle="dash"/>
                  </v:shape>
                  <v:shape id="_x0000_s10513" type="#_x0000_t32" style="position:absolute;left:7434;top:6194;width:925;height:497;flip:x y" o:connectortype="straight">
                    <v:stroke dashstyle="dash"/>
                  </v:shape>
                  <v:shape id="_x0000_s10514" type="#_x0000_t32" style="position:absolute;left:7878;top:5293;width:0;height:1138;flip:y" o:connectortype="straight">
                    <v:stroke dashstyle="dash"/>
                  </v:shape>
                  <v:shape id="_x0000_s10515" type="#_x0000_t202" style="position:absolute;left:6412;top:6431;width:161;height:202" stroked="f">
                    <v:textbox style="mso-next-textbox:#_x0000_s10515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16" type="#_x0000_t32" style="position:absolute;left:7878;top:5293;width:481;height:1398" o:connectortype="straight"/>
                  <v:shape id="_x0000_s10517" type="#_x0000_t32" style="position:absolute;left:6577;top:5293;width:1301;height:1392;flip:x" o:connectortype="straight"/>
                  <v:shape id="_x0000_s10518" type="#_x0000_t32" style="position:absolute;left:7434;top:5293;width:444;height:901;flip:x" o:connectortype="straight">
                    <v:stroke dashstyle="dash"/>
                  </v:shape>
                  <v:shape id="_x0000_s10519" type="#_x0000_t202" style="position:absolute;left:9215;top:5955;width:162;height:204" stroked="f">
                    <v:textbox style="mso-next-textbox:#_x0000_s10519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20" type="#_x0000_t32" style="position:absolute;left:7878;top:5293;width:1338;height:901" o:connectortype="straight"/>
                  <v:shape id="_x0000_s10521" type="#_x0000_t202" style="position:absolute;left:7650;top:6196;width:161;height:202" stroked="f">
                    <v:textbox style="mso-next-textbox:#_x0000_s10521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4" type="#_x0000_t75" style="width:54.4pt;height:15.3pt" o:ole="">
                  <v:imagedata r:id="rId9" o:title=""/>
                </v:shape>
                <o:OLEObject Type="Embed" ProgID="Equation.3" ShapeID="_x0000_i1034" DrawAspect="Content" ObjectID="_1398114814" r:id="rId17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35" type="#_x0000_t75" style="width:31.4pt;height:13pt" o:ole="">
                  <v:imagedata r:id="rId11" o:title=""/>
                </v:shape>
                <o:OLEObject Type="Embed" ProgID="Equation.3" ShapeID="_x0000_i1035" DrawAspect="Content" ObjectID="_1398114815" r:id="rId18"/>
              </w:object>
            </w:r>
            <w:r w:rsidR="006039CF"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="006039CF" w:rsidRPr="006039CF">
              <w:rPr>
                <w:sz w:val="18"/>
                <w:szCs w:val="18"/>
              </w:rPr>
              <w:t>с</w:t>
            </w:r>
            <w:r w:rsidR="006039CF" w:rsidRPr="006039CF">
              <w:rPr>
                <w:sz w:val="18"/>
                <w:szCs w:val="18"/>
              </w:rPr>
              <w:t xml:space="preserve">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36" type="#_x0000_t75" style="width:23.75pt;height:12.25pt" o:ole="">
                  <v:imagedata r:id="rId19" o:title=""/>
                </v:shape>
                <o:OLEObject Type="Embed" ProgID="Equation.3" ShapeID="_x0000_i1036" DrawAspect="Content" ObjectID="_1398114816" r:id="rId20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4"/>
                <w:sz w:val="18"/>
                <w:szCs w:val="18"/>
              </w:rPr>
              <w:object w:dxaOrig="480" w:dyaOrig="220">
                <v:shape id="_x0000_i1037" type="#_x0000_t75" style="width:23.75pt;height:11.5pt" o:ole="">
                  <v:imagedata r:id="rId21" o:title=""/>
                </v:shape>
                <o:OLEObject Type="Embed" ProgID="Equation.3" ShapeID="_x0000_i1037" DrawAspect="Content" ObjectID="_1398114817" r:id="rId22"/>
              </w:object>
            </w:r>
          </w:p>
          <w:p w:rsidR="006039CF" w:rsidRPr="006039CF" w:rsidRDefault="00E3392A" w:rsidP="00A05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485" editas="canvas" style="width:169.9pt;height:87.8pt;mso-position-horizontal-relative:char;mso-position-vertical-relative:line" coordorigin="6061,5193" coordsize="3358,1725">
                  <o:lock v:ext="edit" aspectratio="t"/>
                  <v:shape id="_x0000_s1048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487" type="#_x0000_t202" style="position:absolute;left:8439;top:6656;width:160;height:205" stroked="f">
                    <v:textbox style="mso-next-textbox:#_x0000_s10487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488" type="#_x0000_t202" style="position:absolute;left:7272;top:5991;width:162;height:203" stroked="f">
                    <v:textbox style="mso-next-textbox:#_x0000_s10488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89" type="#_x0000_t32" style="position:absolute;left:6577;top:6685;width:1782;height:1" o:connectortype="straight"/>
                  <v:shape id="_x0000_s10490" type="#_x0000_t32" style="position:absolute;left:8359;top:6196;width:856;height:491;flip:y" o:connectortype="straight" strokecolor="black [3213]"/>
                  <v:shape id="_x0000_s10491" type="#_x0000_t32" style="position:absolute;left:6577;top:6195;width:857;height:491;flip:y" o:connectortype="straight" strokecolor="black [3213]">
                    <v:stroke dashstyle="dash"/>
                  </v:shape>
                  <v:shape id="_x0000_s10492" type="#_x0000_t32" style="position:absolute;left:7434;top:6194;width:1781;height:1" o:connectortype="straight">
                    <v:stroke dashstyle="dash"/>
                  </v:shape>
                  <v:shape id="_x0000_s10493" type="#_x0000_t32" style="position:absolute;left:6577;top:6194;width:2638;height:491;flip:y" o:connectortype="straight">
                    <v:stroke dashstyle="dash"/>
                  </v:shape>
                  <v:shape id="_x0000_s10494" type="#_x0000_t32" style="position:absolute;left:7434;top:6194;width:925;height:497;flip:x y" o:connectortype="straight">
                    <v:stroke dashstyle="dash"/>
                  </v:shape>
                  <v:shape id="_x0000_s10495" type="#_x0000_t32" style="position:absolute;left:7878;top:5293;width:0;height:1138;flip:y" o:connectortype="straight">
                    <v:stroke dashstyle="dash"/>
                  </v:shape>
                  <v:shape id="_x0000_s10496" type="#_x0000_t202" style="position:absolute;left:6412;top:6431;width:161;height:202" stroked="f">
                    <v:textbox style="mso-next-textbox:#_x0000_s10496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97" type="#_x0000_t32" style="position:absolute;left:7878;top:5293;width:481;height:1398" o:connectortype="straight"/>
                  <v:shape id="_x0000_s10498" type="#_x0000_t32" style="position:absolute;left:6577;top:5293;width:1301;height:1392;flip:x" o:connectortype="straight"/>
                  <v:shape id="_x0000_s10499" type="#_x0000_t32" style="position:absolute;left:7434;top:5293;width:444;height:901;flip:x" o:connectortype="straight">
                    <v:stroke dashstyle="dash"/>
                  </v:shape>
                  <v:shape id="_x0000_s10500" type="#_x0000_t202" style="position:absolute;left:9215;top:5955;width:162;height:204" stroked="f">
                    <v:textbox style="mso-next-textbox:#_x0000_s1050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01" type="#_x0000_t32" style="position:absolute;left:7878;top:5293;width:1338;height:901" o:connectortype="straight"/>
                  <v:shape id="_x0000_s10502" type="#_x0000_t202" style="position:absolute;left:7887;top:6194;width:161;height:202" stroked="f">
                    <v:textbox style="mso-next-textbox:#_x0000_s10502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503" type="#_x0000_t202" style="position:absolute;left:7981;top:5193;width:162;height:203" stroked="f">
                    <v:textbox style="mso-next-textbox:#_x0000_s10503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Pr="006039CF" w:rsidRDefault="006039CF" w:rsidP="006039CF">
      <w:pPr>
        <w:rPr>
          <w:b/>
          <w:sz w:val="8"/>
          <w:szCs w:val="8"/>
        </w:rPr>
      </w:pPr>
    </w:p>
    <w:p w:rsidR="00F23A05" w:rsidRPr="006039CF" w:rsidRDefault="004F12A7" w:rsidP="006039CF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 w:rsidR="008446E8">
        <w:rPr>
          <w:b/>
          <w:sz w:val="18"/>
          <w:szCs w:val="18"/>
        </w:rPr>
        <w:tab/>
        <w:t>Вариант 6</w:t>
      </w:r>
      <w:r w:rsidR="006039CF">
        <w:rPr>
          <w:b/>
          <w:sz w:val="18"/>
          <w:szCs w:val="18"/>
        </w:rPr>
        <w:tab/>
      </w:r>
      <w:r w:rsidR="006039CF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5F3536" w:rsidRPr="006039CF" w:rsidTr="006D6C22">
        <w:tc>
          <w:tcPr>
            <w:tcW w:w="7501" w:type="dxa"/>
            <w:gridSpan w:val="2"/>
          </w:tcPr>
          <w:p w:rsidR="005F3536" w:rsidRPr="006039CF" w:rsidRDefault="00E3392A" w:rsidP="005F3536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2037" editas="canvas" style="position:absolute;left:0;text-align:left;margin-left:1.55pt;margin-top:30.3pt;width:149.4pt;height:86pt;z-index:251661312" coordorigin="6466,5228" coordsize="2953,1690">
                  <o:lock v:ext="edit" aspectratio="t"/>
                  <v:shape id="_x0000_s2038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2039" type="#_x0000_t202" style="position:absolute;left:8180;top:6042;width:161;height:204" stroked="f">
                    <v:textbox style="mso-next-textbox:#_x0000_s2039;mso-fit-shape-to-text:t" inset="0,0,0,0">
                      <w:txbxContent>
                        <w:p w:rsidR="005F3536" w:rsidRPr="00FB725E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2042" type="#_x0000_t202" style="position:absolute;left:7488;top:6684;width:162;height:205" stroked="f">
                    <v:textbox style="mso-next-textbox:#_x0000_s2042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2043" type="#_x0000_t202" style="position:absolute;left:6692;top:5959;width:161;height:204" stroked="f">
                    <v:textbox style="mso-next-textbox:#_x0000_s2043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2044" type="#_x0000_t202" style="position:absolute;left:9180;top:6345;width:161;height:206" stroked="f">
                    <v:textbox style="mso-next-textbox:#_x0000_s2044;mso-fit-shape-to-text:t" inset="0,0,0,0">
                      <w:txbxContent>
                        <w:p w:rsidR="005F3536" w:rsidRPr="00C91A5A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2045" type="#_x0000_t32" style="position:absolute;left:8423;top:6245;width:711;height:361;flip:x y" o:connectortype="straight">
                    <v:stroke dashstyle="dash"/>
                  </v:shape>
                  <v:shape id="_x0000_s2046" type="#_x0000_t32" style="position:absolute;left:7488;top:6604;width:1646;height:1;flip:x y" o:connectortype="straight" strokeweight="1pt"/>
                  <v:shape id="_x0000_s2047" type="#_x0000_t32" style="position:absolute;left:6776;top:6245;width:1647;height:1;flip:x y" o:connectortype="straight">
                    <v:stroke dashstyle="dash"/>
                  </v:shape>
                  <v:shape id="_x0000_s10240" type="#_x0000_t32" style="position:absolute;left:6776;top:6246;width:712;height:361;flip:x y" o:connectortype="straight" strokeweight="1pt"/>
                  <v:shape id="_x0000_s10241" type="#_x0000_t32" style="position:absolute;left:8423;top:5358;width:0;height:876;flip:y" o:connectortype="straight">
                    <v:stroke dashstyle="dash"/>
                  </v:shape>
                  <v:shape id="_x0000_s10242" type="#_x0000_t32" style="position:absolute;left:8423;top:5358;width:711;height:1247" o:connectortype="straight" strokeweight="1pt"/>
                  <v:shape id="_x0000_s10243" type="#_x0000_t32" style="position:absolute;left:6776;top:5358;width:1647;height:888;flip:x" o:connectortype="straight" strokeweight="1pt"/>
                  <v:shape id="_x0000_s10244" type="#_x0000_t202" style="position:absolute;left:8518;top:5310;width:161;height:204" stroked="f">
                    <v:textbox style="mso-next-textbox:#_x0000_s10244;mso-fit-shape-to-text:t" inset="0,0,0,0">
                      <w:txbxContent>
                        <w:p w:rsidR="005F3536" w:rsidRPr="004F12A7" w:rsidRDefault="005F3536" w:rsidP="005F353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245" type="#_x0000_t32" style="position:absolute;left:7488;top:5358;width:935;height:1246;flip:x" o:connectortype="straight" strokeweight="1pt"/>
                  <v:shape id="_x0000_s10255" style="position:absolute;left:8423;top:6148;width:58;height:124" coordsize="59,127" path="m,l59,16r,111e" filled="f">
                    <v:path arrowok="t"/>
                  </v:shape>
                  <v:shape id="_x0000_s10261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>
              <w:rPr>
                <w:noProof/>
                <w:sz w:val="18"/>
                <w:szCs w:val="18"/>
              </w:rPr>
              <w:pict>
                <v:shape id="_x0000_s2036" type="#_x0000_t32" style="position:absolute;left:0;text-align:left;margin-left:-397.1pt;margin-top:48.8pt;width:23.65pt;height:67.5pt;z-index:251660288" o:connectortype="straight"/>
              </w:pict>
            </w:r>
            <w:r w:rsidR="005F3536" w:rsidRPr="006039CF">
              <w:rPr>
                <w:sz w:val="18"/>
                <w:szCs w:val="18"/>
              </w:rPr>
              <w:t xml:space="preserve">Дано: </w:t>
            </w:r>
            <w:r w:rsidR="005F3536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8" type="#_x0000_t75" style="width:54.4pt;height:15.3pt" o:ole="">
                  <v:imagedata r:id="rId7" o:title=""/>
                </v:shape>
                <o:OLEObject Type="Embed" ProgID="Equation.3" ShapeID="_x0000_i1038" DrawAspect="Content" ObjectID="_1398114818" r:id="rId23"/>
              </w:object>
            </w:r>
            <w:r w:rsidR="005F3536" w:rsidRPr="006039CF">
              <w:rPr>
                <w:sz w:val="18"/>
                <w:szCs w:val="18"/>
              </w:rPr>
              <w:t xml:space="preserve">, </w:t>
            </w:r>
            <w:r w:rsidR="005F3536" w:rsidRPr="006039CF">
              <w:rPr>
                <w:sz w:val="18"/>
                <w:szCs w:val="18"/>
              </w:rPr>
              <w:br/>
            </w:r>
            <w:r w:rsidR="005F3536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5F3536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5F3536" w:rsidRPr="006039CF" w:rsidTr="007D7266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5F3536" w:rsidP="005F353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5F3536" w:rsidRPr="006039CF" w:rsidTr="007D7266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8446E8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BADF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F3536" w:rsidRPr="006039CF" w:rsidTr="007D7266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8446E8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ADFC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F3536" w:rsidRPr="006039CF" w:rsidTr="007D7266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8446E8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ABCF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5F3536" w:rsidRPr="006039CF" w:rsidRDefault="005F3536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A6C48" w:rsidRPr="006039CF" w:rsidTr="006039CF">
        <w:trPr>
          <w:trHeight w:val="2591"/>
        </w:trPr>
        <w:tc>
          <w:tcPr>
            <w:tcW w:w="3750" w:type="dxa"/>
          </w:tcPr>
          <w:p w:rsidR="003A6C48" w:rsidRPr="006039CF" w:rsidRDefault="008E1A7F" w:rsidP="00D71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3A6C48" w:rsidRPr="006039CF">
              <w:rPr>
                <w:sz w:val="18"/>
                <w:szCs w:val="18"/>
              </w:rPr>
              <w:t xml:space="preserve">Дано: </w:t>
            </w:r>
            <w:r w:rsidR="003A6C48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9" type="#_x0000_t75" style="width:54.4pt;height:15.3pt" o:ole="">
                  <v:imagedata r:id="rId9" o:title=""/>
                </v:shape>
                <o:OLEObject Type="Embed" ProgID="Equation.3" ShapeID="_x0000_i1039" DrawAspect="Content" ObjectID="_1398114819" r:id="rId24"/>
              </w:object>
            </w:r>
            <w:r w:rsidR="003A6C48" w:rsidRPr="006039CF">
              <w:rPr>
                <w:sz w:val="18"/>
                <w:szCs w:val="18"/>
              </w:rPr>
              <w:t>,</w:t>
            </w:r>
            <w:r w:rsidR="003A6C48" w:rsidRPr="006039CF">
              <w:rPr>
                <w:sz w:val="18"/>
                <w:szCs w:val="18"/>
              </w:rPr>
              <w:br/>
            </w:r>
            <w:r w:rsidR="003A6C48" w:rsidRPr="006039CF">
              <w:rPr>
                <w:position w:val="-6"/>
                <w:sz w:val="18"/>
                <w:szCs w:val="18"/>
              </w:rPr>
              <w:object w:dxaOrig="620" w:dyaOrig="240">
                <v:shape id="_x0000_i1040" type="#_x0000_t75" style="width:31.4pt;height:13pt" o:ole="">
                  <v:imagedata r:id="rId11" o:title=""/>
                </v:shape>
                <o:OLEObject Type="Embed" ProgID="Equation.3" ShapeID="_x0000_i1040" DrawAspect="Content" ObjectID="_1398114820" r:id="rId25"/>
              </w:object>
            </w:r>
            <w:r w:rsidR="003A6C48"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="003A6C48" w:rsidRPr="006039CF">
              <w:rPr>
                <w:position w:val="-6"/>
                <w:sz w:val="18"/>
                <w:szCs w:val="18"/>
              </w:rPr>
              <w:object w:dxaOrig="480" w:dyaOrig="240">
                <v:shape id="_x0000_i1041" type="#_x0000_t75" style="width:23.75pt;height:12.25pt" o:ole="">
                  <v:imagedata r:id="rId26" o:title=""/>
                </v:shape>
                <o:OLEObject Type="Embed" ProgID="Equation.3" ShapeID="_x0000_i1041" DrawAspect="Content" ObjectID="_1398114821" r:id="rId27"/>
              </w:object>
            </w:r>
            <w:r w:rsidR="003A6C48" w:rsidRPr="006039CF">
              <w:rPr>
                <w:sz w:val="18"/>
                <w:szCs w:val="18"/>
              </w:rPr>
              <w:t xml:space="preserve"> и </w:t>
            </w:r>
            <w:r w:rsidR="008446E8" w:rsidRPr="008446E8">
              <w:rPr>
                <w:position w:val="-4"/>
                <w:sz w:val="18"/>
                <w:szCs w:val="18"/>
              </w:rPr>
              <w:object w:dxaOrig="460" w:dyaOrig="220">
                <v:shape id="_x0000_i1046" type="#_x0000_t75" style="width:22.2pt;height:11.5pt" o:ole="">
                  <v:imagedata r:id="rId28" o:title=""/>
                </v:shape>
                <o:OLEObject Type="Embed" ProgID="Equation.3" ShapeID="_x0000_i1046" DrawAspect="Content" ObjectID="_1398114822" r:id="rId29"/>
              </w:object>
            </w:r>
          </w:p>
          <w:p w:rsidR="003A6C48" w:rsidRPr="006039CF" w:rsidRDefault="00E3392A" w:rsidP="00F50B9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333" type="#_x0000_t202" style="position:absolute;left:0;text-align:left;margin-left:100.55pt;margin-top:0;width:8.2pt;height:10.35pt;z-index:251663360" stroked="f">
                  <v:textbox style="mso-next-textbox:#_x0000_s10333;mso-fit-shape-to-text:t" inset="0,0,0,0">
                    <w:txbxContent>
                      <w:p w:rsidR="003A6C48" w:rsidRPr="00287D02" w:rsidRDefault="003A6C48" w:rsidP="00AF181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315" editas="canvas" style="width:169.9pt;height:87.8pt;mso-position-horizontal-relative:char;mso-position-vertical-relative:line" coordorigin="6061,5193" coordsize="3358,1725">
                  <o:lock v:ext="edit" aspectratio="t"/>
                  <v:shape id="_x0000_s1031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17" type="#_x0000_t202" style="position:absolute;left:8439;top:6656;width:160;height:205" stroked="f">
                    <v:textbox style="mso-next-textbox:#_x0000_s10317;mso-fit-shape-to-text:t" inset="0,0,0,0">
                      <w:txbxContent>
                        <w:p w:rsidR="003A6C48" w:rsidRPr="00FB725E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18" type="#_x0000_t202" style="position:absolute;left:7272;top:5991;width:162;height:203" stroked="f">
                    <v:textbox style="mso-next-textbox:#_x0000_s10318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19" type="#_x0000_t32" style="position:absolute;left:6577;top:6685;width:1782;height:1" o:connectortype="straight"/>
                  <v:shape id="_x0000_s10320" type="#_x0000_t32" style="position:absolute;left:8359;top:6196;width:856;height:491;flip:y" o:connectortype="straight" strokecolor="black [3213]"/>
                  <v:shape id="_x0000_s10321" type="#_x0000_t32" style="position:absolute;left:6577;top:6195;width:857;height:491;flip:y" o:connectortype="straight" strokecolor="black [3213]">
                    <v:stroke dashstyle="dash"/>
                  </v:shape>
                  <v:shape id="_x0000_s10322" type="#_x0000_t32" style="position:absolute;left:7434;top:6194;width:1781;height:1" o:connectortype="straight">
                    <v:stroke dashstyle="dash"/>
                  </v:shape>
                  <v:shape id="_x0000_s10323" type="#_x0000_t32" style="position:absolute;left:6577;top:6194;width:2638;height:491;flip:y" o:connectortype="straight">
                    <v:stroke dashstyle="dash"/>
                  </v:shape>
                  <v:shape id="_x0000_s10324" type="#_x0000_t32" style="position:absolute;left:7434;top:6194;width:925;height:497;flip:x y" o:connectortype="straight">
                    <v:stroke dashstyle="dash"/>
                  </v:shape>
                  <v:shape id="_x0000_s10325" type="#_x0000_t32" style="position:absolute;left:7878;top:5293;width:0;height:1138;flip:y" o:connectortype="straight">
                    <v:stroke dashstyle="dash"/>
                  </v:shape>
                  <v:shape id="_x0000_s10326" type="#_x0000_t202" style="position:absolute;left:6412;top:6431;width:161;height:202" stroked="f">
                    <v:textbox style="mso-next-textbox:#_x0000_s10326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27" type="#_x0000_t32" style="position:absolute;left:7878;top:5293;width:481;height:1398" o:connectortype="straight"/>
                  <v:shape id="_x0000_s10328" type="#_x0000_t32" style="position:absolute;left:6577;top:5293;width:1301;height:1392;flip:x" o:connectortype="straight"/>
                  <v:shape id="_x0000_s10329" type="#_x0000_t32" style="position:absolute;left:7434;top:5293;width:444;height:901;flip:x" o:connectortype="straight">
                    <v:stroke dashstyle="dash"/>
                  </v:shape>
                  <v:shape id="_x0000_s10330" type="#_x0000_t202" style="position:absolute;left:9215;top:5955;width:162;height:204" stroked="f">
                    <v:textbox style="mso-next-textbox:#_x0000_s10330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31" type="#_x0000_t32" style="position:absolute;left:7878;top:5293;width:1338;height:901" o:connectortype="straight"/>
                  <v:shape id="_x0000_s10332" type="#_x0000_t202" style="position:absolute;left:7899;top:6251;width:161;height:202" stroked="f">
                    <v:textbox style="mso-next-textbox:#_x0000_s10332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8E1A7F" w:rsidP="00603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42" type="#_x0000_t75" style="width:54.4pt;height:15.3pt" o:ole="">
                  <v:imagedata r:id="rId9" o:title=""/>
                </v:shape>
                <o:OLEObject Type="Embed" ProgID="Equation.3" ShapeID="_x0000_i1042" DrawAspect="Content" ObjectID="_1398114823" r:id="rId30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43" type="#_x0000_t75" style="width:31.4pt;height:13pt" o:ole="">
                  <v:imagedata r:id="rId11" o:title=""/>
                </v:shape>
                <o:OLEObject Type="Embed" ProgID="Equation.3" ShapeID="_x0000_i1043" DrawAspect="Content" ObjectID="_1398114824" r:id="rId31"/>
              </w:object>
            </w:r>
            <w:r w:rsidR="006039CF"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="006039CF" w:rsidRPr="006039CF">
              <w:rPr>
                <w:sz w:val="18"/>
                <w:szCs w:val="18"/>
              </w:rPr>
              <w:t>с</w:t>
            </w:r>
            <w:r w:rsidR="006039CF" w:rsidRPr="006039CF">
              <w:rPr>
                <w:sz w:val="18"/>
                <w:szCs w:val="18"/>
              </w:rPr>
              <w:t xml:space="preserve">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44" type="#_x0000_t75" style="width:23.75pt;height:12.25pt" o:ole="">
                  <v:imagedata r:id="rId19" o:title=""/>
                </v:shape>
                <o:OLEObject Type="Embed" ProgID="Equation.3" ShapeID="_x0000_i1044" DrawAspect="Content" ObjectID="_1398114825" r:id="rId32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8446E8" w:rsidRPr="008446E8">
              <w:rPr>
                <w:position w:val="-4"/>
                <w:sz w:val="18"/>
                <w:szCs w:val="18"/>
              </w:rPr>
              <w:object w:dxaOrig="460" w:dyaOrig="220">
                <v:shape id="_x0000_i1045" type="#_x0000_t75" style="width:22.2pt;height:11.5pt" o:ole="">
                  <v:imagedata r:id="rId33" o:title=""/>
                </v:shape>
                <o:OLEObject Type="Embed" ProgID="Equation.3" ShapeID="_x0000_i1045" DrawAspect="Content" ObjectID="_1398114826" r:id="rId34"/>
              </w:object>
            </w:r>
          </w:p>
          <w:p w:rsidR="003A6C48" w:rsidRPr="006039CF" w:rsidRDefault="00E3392A" w:rsidP="007D726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465" type="#_x0000_t202" style="position:absolute;left:0;text-align:left;margin-left:100.4pt;margin-top:0;width:8.2pt;height:10.35pt;z-index:251679744" stroked="f">
                  <v:textbox style="mso-next-textbox:#_x0000_s10465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447" editas="canvas" style="width:169.9pt;height:87.8pt;mso-position-horizontal-relative:char;mso-position-vertical-relative:line" coordorigin="6061,5193" coordsize="3358,1725">
                  <o:lock v:ext="edit" aspectratio="t"/>
                  <v:shape id="_x0000_s10448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449" type="#_x0000_t202" style="position:absolute;left:8439;top:6656;width:160;height:205" stroked="f">
                    <v:textbox style="mso-next-textbox:#_x0000_s10449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450" type="#_x0000_t202" style="position:absolute;left:7272;top:5991;width:162;height:203" stroked="f">
                    <v:textbox style="mso-next-textbox:#_x0000_s1045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51" type="#_x0000_t32" style="position:absolute;left:6577;top:6685;width:1782;height:1" o:connectortype="straight"/>
                  <v:shape id="_x0000_s10452" type="#_x0000_t32" style="position:absolute;left:8359;top:6196;width:856;height:491;flip:y" o:connectortype="straight" strokecolor="black [3213]"/>
                  <v:shape id="_x0000_s10453" type="#_x0000_t32" style="position:absolute;left:6577;top:6195;width:857;height:491;flip:y" o:connectortype="straight" strokecolor="black [3213]">
                    <v:stroke dashstyle="dash"/>
                  </v:shape>
                  <v:shape id="_x0000_s10454" type="#_x0000_t32" style="position:absolute;left:7434;top:6194;width:1781;height:1" o:connectortype="straight">
                    <v:stroke dashstyle="dash"/>
                  </v:shape>
                  <v:shape id="_x0000_s10455" type="#_x0000_t32" style="position:absolute;left:6577;top:6194;width:2638;height:491;flip:y" o:connectortype="straight">
                    <v:stroke dashstyle="dash"/>
                  </v:shape>
                  <v:shape id="_x0000_s10456" type="#_x0000_t32" style="position:absolute;left:7434;top:6194;width:925;height:497;flip:x y" o:connectortype="straight">
                    <v:stroke dashstyle="dash"/>
                  </v:shape>
                  <v:shape id="_x0000_s10457" type="#_x0000_t32" style="position:absolute;left:7878;top:5293;width:0;height:1138;flip:y" o:connectortype="straight">
                    <v:stroke dashstyle="dash"/>
                  </v:shape>
                  <v:shape id="_x0000_s10458" type="#_x0000_t202" style="position:absolute;left:6412;top:6431;width:161;height:202" stroked="f">
                    <v:textbox style="mso-next-textbox:#_x0000_s10458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59" type="#_x0000_t32" style="position:absolute;left:7878;top:5293;width:481;height:1398" o:connectortype="straight"/>
                  <v:shape id="_x0000_s10460" type="#_x0000_t32" style="position:absolute;left:6577;top:5293;width:1301;height:1392;flip:x" o:connectortype="straight"/>
                  <v:shape id="_x0000_s10461" type="#_x0000_t32" style="position:absolute;left:7434;top:5293;width:444;height:901;flip:x" o:connectortype="straight">
                    <v:stroke dashstyle="dash"/>
                  </v:shape>
                  <v:shape id="_x0000_s10462" type="#_x0000_t202" style="position:absolute;left:9215;top:5955;width:162;height:204" stroked="f">
                    <v:textbox style="mso-next-textbox:#_x0000_s10462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63" type="#_x0000_t32" style="position:absolute;left:7878;top:5293;width:1338;height:901" o:connectortype="straight"/>
                  <v:shape id="_x0000_s10464" type="#_x0000_t202" style="position:absolute;left:7887;top:6228;width:161;height:203" stroked="f">
                    <v:textbox style="mso-next-textbox:#_x0000_s10464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8446E8" w:rsidRPr="006039CF" w:rsidRDefault="006039CF" w:rsidP="008446E8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br w:type="column"/>
      </w:r>
      <w:r w:rsidR="008446E8" w:rsidRPr="006039CF">
        <w:rPr>
          <w:b/>
          <w:sz w:val="18"/>
          <w:szCs w:val="18"/>
        </w:rPr>
        <w:lastRenderedPageBreak/>
        <w:t>Двугранный угол</w:t>
      </w:r>
      <w:r w:rsidR="008446E8">
        <w:rPr>
          <w:sz w:val="18"/>
          <w:szCs w:val="18"/>
        </w:rPr>
        <w:tab/>
      </w:r>
      <w:r w:rsidR="008446E8" w:rsidRPr="006039CF">
        <w:rPr>
          <w:b/>
          <w:sz w:val="18"/>
          <w:szCs w:val="18"/>
        </w:rPr>
        <w:t>Вариант </w:t>
      </w:r>
      <w:r w:rsidR="008446E8">
        <w:rPr>
          <w:b/>
          <w:sz w:val="18"/>
          <w:szCs w:val="18"/>
        </w:rPr>
        <w:t>5</w:t>
      </w:r>
      <w:r w:rsidR="008446E8">
        <w:rPr>
          <w:b/>
          <w:sz w:val="18"/>
          <w:szCs w:val="18"/>
        </w:rPr>
        <w:tab/>
        <w:t xml:space="preserve"> </w:t>
      </w:r>
      <w:r w:rsidR="008446E8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8446E8" w:rsidRPr="006039CF" w:rsidTr="000F3EED">
        <w:tc>
          <w:tcPr>
            <w:tcW w:w="7501" w:type="dxa"/>
            <w:gridSpan w:val="2"/>
          </w:tcPr>
          <w:p w:rsidR="008446E8" w:rsidRPr="006039CF" w:rsidRDefault="008446E8" w:rsidP="008446E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002" editas="canvas" style="position:absolute;left:0;text-align:left;margin-left:1.55pt;margin-top:30.3pt;width:149.4pt;height:86pt;z-index:251684864" coordorigin="6466,5228" coordsize="2953,1690">
                  <o:lock v:ext="edit" aspectratio="t"/>
                  <v:shape id="_x0000_s11003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11004" type="#_x0000_t202" style="position:absolute;left:8180;top:6042;width:161;height:204" stroked="f">
                    <v:textbox style="mso-next-textbox:#_x0000_s11004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005" type="#_x0000_t202" style="position:absolute;left:7488;top:6684;width:162;height:205" stroked="f">
                    <v:textbox style="mso-next-textbox:#_x0000_s11005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006" type="#_x0000_t202" style="position:absolute;left:6692;top:5959;width:161;height:204" stroked="f">
                    <v:textbox style="mso-next-textbox:#_x0000_s11006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007" type="#_x0000_t202" style="position:absolute;left:9180;top:6345;width:161;height:206" stroked="f">
                    <v:textbox style="mso-next-textbox:#_x0000_s11007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008" type="#_x0000_t32" style="position:absolute;left:8423;top:6245;width:711;height:361;flip:x y" o:connectortype="straight">
                    <v:stroke dashstyle="dash"/>
                  </v:shape>
                  <v:shape id="_x0000_s11009" type="#_x0000_t32" style="position:absolute;left:7488;top:6604;width:1646;height:1;flip:x y" o:connectortype="straight" strokeweight="1pt"/>
                  <v:shape id="_x0000_s11010" type="#_x0000_t32" style="position:absolute;left:6776;top:6245;width:1647;height:1;flip:x y" o:connectortype="straight">
                    <v:stroke dashstyle="dash"/>
                  </v:shape>
                  <v:shape id="_x0000_s11011" type="#_x0000_t32" style="position:absolute;left:6776;top:6246;width:712;height:361;flip:x y" o:connectortype="straight" strokeweight="1pt"/>
                  <v:shape id="_x0000_s11012" type="#_x0000_t32" style="position:absolute;left:8423;top:5358;width:0;height:876;flip:y" o:connectortype="straight">
                    <v:stroke dashstyle="dash"/>
                  </v:shape>
                  <v:shape id="_x0000_s11013" type="#_x0000_t32" style="position:absolute;left:8423;top:5358;width:711;height:1247" o:connectortype="straight" strokeweight="1pt"/>
                  <v:shape id="_x0000_s11014" type="#_x0000_t32" style="position:absolute;left:6776;top:5358;width:1647;height:888;flip:x" o:connectortype="straight" strokeweight="1pt"/>
                  <v:shape id="_x0000_s11015" type="#_x0000_t202" style="position:absolute;left:8518;top:5310;width:161;height:204" stroked="f">
                    <v:textbox style="mso-next-textbox:#_x0000_s11015;mso-fit-shape-to-text:t" inset="0,0,0,0">
                      <w:txbxContent>
                        <w:p w:rsidR="008446E8" w:rsidRPr="004F12A7" w:rsidRDefault="008446E8" w:rsidP="008446E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016" type="#_x0000_t32" style="position:absolute;left:7488;top:5358;width:935;height:1246;flip:x" o:connectortype="straight" strokeweight="1pt"/>
                  <v:shape id="_x0000_s11017" style="position:absolute;left:8423;top:6148;width:58;height:124" coordsize="59,127" path="m,l59,16r,111e" filled="f">
                    <v:path arrowok="t"/>
                  </v:shape>
                  <v:shape id="_x0000_s11018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1" type="#_x0000_t75" style="width:54.4pt;height:15.3pt" o:ole="">
                  <v:imagedata r:id="rId7" o:title=""/>
                </v:shape>
                <o:OLEObject Type="Embed" ProgID="Equation.3" ShapeID="_x0000_i1051" DrawAspect="Content" ObjectID="_1398114827" r:id="rId35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8446E8" w:rsidRPr="006039CF" w:rsidTr="000F3EED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8446E8" w:rsidRPr="006039CF" w:rsidTr="000F3EED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CFD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446E8" w:rsidRPr="006039CF" w:rsidTr="000F3EED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DABF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446E8" w:rsidRPr="006039CF" w:rsidTr="000F3EED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A60194" w:rsidRDefault="008446E8" w:rsidP="000F3EED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ADCF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8446E8" w:rsidRPr="006039CF" w:rsidRDefault="008446E8" w:rsidP="000F3EE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8446E8" w:rsidRPr="006039CF" w:rsidTr="000F3EED">
        <w:trPr>
          <w:trHeight w:val="2600"/>
        </w:trPr>
        <w:tc>
          <w:tcPr>
            <w:tcW w:w="3750" w:type="dxa"/>
          </w:tcPr>
          <w:p w:rsidR="008446E8" w:rsidRPr="006039CF" w:rsidRDefault="008446E8" w:rsidP="000F3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2" type="#_x0000_t75" style="width:54.4pt;height:15.3pt" o:ole="">
                  <v:imagedata r:id="rId9" o:title=""/>
                </v:shape>
                <o:OLEObject Type="Embed" ProgID="Equation.3" ShapeID="_x0000_i1052" DrawAspect="Content" ObjectID="_1398114828" r:id="rId36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53" type="#_x0000_t75" style="width:31.4pt;height:13pt" o:ole="">
                  <v:imagedata r:id="rId11" o:title=""/>
                </v:shape>
                <o:OLEObject Type="Embed" ProgID="Equation.3" ShapeID="_x0000_i1053" DrawAspect="Content" ObjectID="_1398114829" r:id="rId37"/>
              </w:object>
            </w:r>
            <w:r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4" type="#_x0000_t75" style="width:23.75pt;height:12.25pt" o:ole="">
                  <v:imagedata r:id="rId13" o:title=""/>
                </v:shape>
                <o:OLEObject Type="Embed" ProgID="Equation.3" ShapeID="_x0000_i1054" DrawAspect="Content" ObjectID="_1398114830" r:id="rId38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80" w:dyaOrig="220">
                <v:shape id="_x0000_i1055" type="#_x0000_t75" style="width:23.75pt;height:11.5pt" o:ole="">
                  <v:imagedata r:id="rId15" o:title=""/>
                </v:shape>
                <o:OLEObject Type="Embed" ProgID="Equation.3" ShapeID="_x0000_i1055" DrawAspect="Content" ObjectID="_1398114831" r:id="rId39"/>
              </w:object>
            </w:r>
          </w:p>
          <w:p w:rsidR="008446E8" w:rsidRPr="006039CF" w:rsidRDefault="008446E8" w:rsidP="000F3EE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1019" type="#_x0000_t202" style="position:absolute;left:0;text-align:left;margin-left:100.55pt;margin-top:0;width:8.2pt;height:10.35pt;z-index:251685888" stroked="f">
                  <v:textbox style="mso-next-textbox:#_x0000_s11019;mso-fit-shape-to-text:t" inset="0,0,0,0">
                    <w:txbxContent>
                      <w:p w:rsidR="008446E8" w:rsidRPr="00287D02" w:rsidRDefault="008446E8" w:rsidP="008446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965" editas="canvas" style="width:169.9pt;height:87.8pt;mso-position-horizontal-relative:char;mso-position-vertical-relative:line" coordorigin="6061,5193" coordsize="3358,1725">
                  <o:lock v:ext="edit" aspectratio="t"/>
                  <v:shape id="_x0000_s1096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967" type="#_x0000_t202" style="position:absolute;left:8439;top:6656;width:160;height:205" stroked="f">
                    <v:textbox style="mso-next-textbox:#_x0000_s10967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968" type="#_x0000_t202" style="position:absolute;left:7272;top:5991;width:162;height:203" stroked="f">
                    <v:textbox style="mso-next-textbox:#_x0000_s10968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969" type="#_x0000_t32" style="position:absolute;left:6577;top:6685;width:1782;height:1" o:connectortype="straight"/>
                  <v:shape id="_x0000_s10970" type="#_x0000_t32" style="position:absolute;left:8359;top:6196;width:856;height:491;flip:y" o:connectortype="straight" strokecolor="black [3213]"/>
                  <v:shape id="_x0000_s10971" type="#_x0000_t32" style="position:absolute;left:6577;top:6195;width:857;height:491;flip:y" o:connectortype="straight" strokecolor="black [3213]">
                    <v:stroke dashstyle="dash"/>
                  </v:shape>
                  <v:shape id="_x0000_s10972" type="#_x0000_t32" style="position:absolute;left:7434;top:6194;width:1781;height:1" o:connectortype="straight">
                    <v:stroke dashstyle="dash"/>
                  </v:shape>
                  <v:shape id="_x0000_s10973" type="#_x0000_t32" style="position:absolute;left:6577;top:6194;width:2638;height:491;flip:y" o:connectortype="straight">
                    <v:stroke dashstyle="dash"/>
                  </v:shape>
                  <v:shape id="_x0000_s10974" type="#_x0000_t32" style="position:absolute;left:7434;top:6194;width:925;height:497;flip:x y" o:connectortype="straight">
                    <v:stroke dashstyle="dash"/>
                  </v:shape>
                  <v:shape id="_x0000_s10975" type="#_x0000_t32" style="position:absolute;left:7878;top:5293;width:0;height:1138;flip:y" o:connectortype="straight">
                    <v:stroke dashstyle="dash"/>
                  </v:shape>
                  <v:shape id="_x0000_s10976" type="#_x0000_t202" style="position:absolute;left:6412;top:6431;width:161;height:202" stroked="f">
                    <v:textbox style="mso-next-textbox:#_x0000_s10976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977" type="#_x0000_t32" style="position:absolute;left:7878;top:5293;width:481;height:1398" o:connectortype="straight"/>
                  <v:shape id="_x0000_s10978" type="#_x0000_t32" style="position:absolute;left:6577;top:5293;width:1301;height:1392;flip:x" o:connectortype="straight"/>
                  <v:shape id="_x0000_s10979" type="#_x0000_t32" style="position:absolute;left:7434;top:5293;width:444;height:901;flip:x" o:connectortype="straight">
                    <v:stroke dashstyle="dash"/>
                  </v:shape>
                  <v:shape id="_x0000_s10980" type="#_x0000_t202" style="position:absolute;left:9215;top:5955;width:162;height:204" stroked="f">
                    <v:textbox style="mso-next-textbox:#_x0000_s10980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981" type="#_x0000_t32" style="position:absolute;left:7878;top:5293;width:1338;height:901" o:connectortype="straight"/>
                  <v:shape id="_x0000_s10982" type="#_x0000_t202" style="position:absolute;left:7650;top:6196;width:161;height:202" stroked="f">
                    <v:textbox style="mso-next-textbox:#_x0000_s10982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8446E8" w:rsidRPr="006039CF" w:rsidRDefault="008446E8" w:rsidP="000F3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6" type="#_x0000_t75" style="width:54.4pt;height:15.3pt" o:ole="">
                  <v:imagedata r:id="rId9" o:title=""/>
                </v:shape>
                <o:OLEObject Type="Embed" ProgID="Equation.3" ShapeID="_x0000_i1056" DrawAspect="Content" ObjectID="_1398114832" r:id="rId40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57" type="#_x0000_t75" style="width:31.4pt;height:13pt" o:ole="">
                  <v:imagedata r:id="rId11" o:title=""/>
                </v:shape>
                <o:OLEObject Type="Embed" ProgID="Equation.3" ShapeID="_x0000_i1057" DrawAspect="Content" ObjectID="_1398114833" r:id="rId41"/>
              </w:object>
            </w:r>
            <w:r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Pr="006039CF">
              <w:rPr>
                <w:sz w:val="18"/>
                <w:szCs w:val="18"/>
              </w:rPr>
              <w:t>с</w:t>
            </w:r>
            <w:r w:rsidRPr="006039CF">
              <w:rPr>
                <w:sz w:val="18"/>
                <w:szCs w:val="18"/>
              </w:rPr>
              <w:t xml:space="preserve">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8" type="#_x0000_t75" style="width:23.75pt;height:12.25pt" o:ole="">
                  <v:imagedata r:id="rId19" o:title=""/>
                </v:shape>
                <o:OLEObject Type="Embed" ProgID="Equation.3" ShapeID="_x0000_i1058" DrawAspect="Content" ObjectID="_1398114834" r:id="rId42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80" w:dyaOrig="220">
                <v:shape id="_x0000_i1059" type="#_x0000_t75" style="width:23.75pt;height:11.5pt" o:ole="">
                  <v:imagedata r:id="rId21" o:title=""/>
                </v:shape>
                <o:OLEObject Type="Embed" ProgID="Equation.3" ShapeID="_x0000_i1059" DrawAspect="Content" ObjectID="_1398114835" r:id="rId43"/>
              </w:object>
            </w:r>
          </w:p>
          <w:p w:rsidR="008446E8" w:rsidRPr="006039CF" w:rsidRDefault="008446E8" w:rsidP="000F3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946" editas="canvas" style="width:169.9pt;height:87.8pt;mso-position-horizontal-relative:char;mso-position-vertical-relative:line" coordorigin="6061,5193" coordsize="3358,1725">
                  <o:lock v:ext="edit" aspectratio="t"/>
                  <v:shape id="_x0000_s10947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948" type="#_x0000_t202" style="position:absolute;left:8439;top:6656;width:160;height:205" stroked="f">
                    <v:textbox style="mso-next-textbox:#_x0000_s10948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949" type="#_x0000_t202" style="position:absolute;left:7272;top:5991;width:162;height:203" stroked="f">
                    <v:textbox style="mso-next-textbox:#_x0000_s10949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950" type="#_x0000_t32" style="position:absolute;left:6577;top:6685;width:1782;height:1" o:connectortype="straight"/>
                  <v:shape id="_x0000_s10951" type="#_x0000_t32" style="position:absolute;left:8359;top:6196;width:856;height:491;flip:y" o:connectortype="straight" strokecolor="black [3213]"/>
                  <v:shape id="_x0000_s10952" type="#_x0000_t32" style="position:absolute;left:6577;top:6195;width:857;height:491;flip:y" o:connectortype="straight" strokecolor="black [3213]">
                    <v:stroke dashstyle="dash"/>
                  </v:shape>
                  <v:shape id="_x0000_s10953" type="#_x0000_t32" style="position:absolute;left:7434;top:6194;width:1781;height:1" o:connectortype="straight">
                    <v:stroke dashstyle="dash"/>
                  </v:shape>
                  <v:shape id="_x0000_s10954" type="#_x0000_t32" style="position:absolute;left:6577;top:6194;width:2638;height:491;flip:y" o:connectortype="straight">
                    <v:stroke dashstyle="dash"/>
                  </v:shape>
                  <v:shape id="_x0000_s10955" type="#_x0000_t32" style="position:absolute;left:7434;top:6194;width:925;height:497;flip:x y" o:connectortype="straight">
                    <v:stroke dashstyle="dash"/>
                  </v:shape>
                  <v:shape id="_x0000_s10956" type="#_x0000_t32" style="position:absolute;left:7878;top:5293;width:0;height:1138;flip:y" o:connectortype="straight">
                    <v:stroke dashstyle="dash"/>
                  </v:shape>
                  <v:shape id="_x0000_s10957" type="#_x0000_t202" style="position:absolute;left:6412;top:6431;width:161;height:202" stroked="f">
                    <v:textbox style="mso-next-textbox:#_x0000_s10957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958" type="#_x0000_t32" style="position:absolute;left:7878;top:5293;width:481;height:1398" o:connectortype="straight"/>
                  <v:shape id="_x0000_s10959" type="#_x0000_t32" style="position:absolute;left:6577;top:5293;width:1301;height:1392;flip:x" o:connectortype="straight"/>
                  <v:shape id="_x0000_s10960" type="#_x0000_t32" style="position:absolute;left:7434;top:5293;width:444;height:901;flip:x" o:connectortype="straight">
                    <v:stroke dashstyle="dash"/>
                  </v:shape>
                  <v:shape id="_x0000_s10961" type="#_x0000_t202" style="position:absolute;left:9215;top:5955;width:162;height:204" stroked="f">
                    <v:textbox style="mso-next-textbox:#_x0000_s10961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962" type="#_x0000_t32" style="position:absolute;left:7878;top:5293;width:1338;height:901" o:connectortype="straight"/>
                  <v:shape id="_x0000_s10963" type="#_x0000_t202" style="position:absolute;left:7887;top:6194;width:161;height:202" stroked="f">
                    <v:textbox style="mso-next-textbox:#_x0000_s10963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964" type="#_x0000_t202" style="position:absolute;left:7981;top:5193;width:162;height:203" stroked="f">
                    <v:textbox style="mso-next-textbox:#_x0000_s10964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8446E8" w:rsidRDefault="008446E8" w:rsidP="008446E8">
      <w:pPr>
        <w:rPr>
          <w:b/>
          <w:sz w:val="8"/>
          <w:szCs w:val="8"/>
        </w:rPr>
      </w:pPr>
    </w:p>
    <w:p w:rsidR="008446E8" w:rsidRDefault="008446E8" w:rsidP="008446E8">
      <w:pPr>
        <w:rPr>
          <w:b/>
          <w:sz w:val="8"/>
          <w:szCs w:val="8"/>
        </w:rPr>
      </w:pPr>
    </w:p>
    <w:p w:rsidR="008446E8" w:rsidRDefault="008446E8" w:rsidP="008446E8">
      <w:pPr>
        <w:rPr>
          <w:b/>
          <w:sz w:val="8"/>
          <w:szCs w:val="8"/>
        </w:rPr>
      </w:pPr>
    </w:p>
    <w:p w:rsidR="008446E8" w:rsidRDefault="008446E8" w:rsidP="008446E8">
      <w:pPr>
        <w:rPr>
          <w:b/>
          <w:sz w:val="8"/>
          <w:szCs w:val="8"/>
        </w:rPr>
      </w:pPr>
    </w:p>
    <w:p w:rsidR="008446E8" w:rsidRDefault="008446E8" w:rsidP="008446E8">
      <w:pPr>
        <w:rPr>
          <w:b/>
          <w:sz w:val="8"/>
          <w:szCs w:val="8"/>
        </w:rPr>
      </w:pPr>
    </w:p>
    <w:p w:rsidR="008446E8" w:rsidRPr="006039CF" w:rsidRDefault="008446E8" w:rsidP="008446E8">
      <w:pPr>
        <w:rPr>
          <w:b/>
          <w:sz w:val="8"/>
          <w:szCs w:val="8"/>
        </w:rPr>
      </w:pPr>
    </w:p>
    <w:p w:rsidR="008446E8" w:rsidRPr="006039CF" w:rsidRDefault="008446E8" w:rsidP="008446E8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6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8446E8" w:rsidRPr="006039CF" w:rsidTr="000F3EED">
        <w:tc>
          <w:tcPr>
            <w:tcW w:w="7501" w:type="dxa"/>
            <w:gridSpan w:val="2"/>
          </w:tcPr>
          <w:p w:rsidR="008446E8" w:rsidRPr="006039CF" w:rsidRDefault="008446E8" w:rsidP="008446E8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984" editas="canvas" style="position:absolute;left:0;text-align:left;margin-left:1.55pt;margin-top:30.3pt;width:149.4pt;height:86pt;z-index:251682816" coordorigin="6466,5228" coordsize="2953,1690">
                  <o:lock v:ext="edit" aspectratio="t"/>
                  <v:shape id="_x0000_s10985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10986" type="#_x0000_t202" style="position:absolute;left:8180;top:6042;width:161;height:204" stroked="f">
                    <v:textbox style="mso-next-textbox:#_x0000_s10986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987" type="#_x0000_t202" style="position:absolute;left:7488;top:6684;width:162;height:205" stroked="f">
                    <v:textbox style="mso-next-textbox:#_x0000_s10987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988" type="#_x0000_t202" style="position:absolute;left:6692;top:5959;width:161;height:204" stroked="f">
                    <v:textbox style="mso-next-textbox:#_x0000_s10988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989" type="#_x0000_t202" style="position:absolute;left:9180;top:6345;width:161;height:206" stroked="f">
                    <v:textbox style="mso-next-textbox:#_x0000_s10989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990" type="#_x0000_t32" style="position:absolute;left:8423;top:6245;width:711;height:361;flip:x y" o:connectortype="straight">
                    <v:stroke dashstyle="dash"/>
                  </v:shape>
                  <v:shape id="_x0000_s10991" type="#_x0000_t32" style="position:absolute;left:7488;top:6604;width:1646;height:1;flip:x y" o:connectortype="straight" strokeweight="1pt"/>
                  <v:shape id="_x0000_s10992" type="#_x0000_t32" style="position:absolute;left:6776;top:6245;width:1647;height:1;flip:x y" o:connectortype="straight">
                    <v:stroke dashstyle="dash"/>
                  </v:shape>
                  <v:shape id="_x0000_s10993" type="#_x0000_t32" style="position:absolute;left:6776;top:6246;width:712;height:361;flip:x y" o:connectortype="straight" strokeweight="1pt"/>
                  <v:shape id="_x0000_s10994" type="#_x0000_t32" style="position:absolute;left:8423;top:5358;width:0;height:876;flip:y" o:connectortype="straight">
                    <v:stroke dashstyle="dash"/>
                  </v:shape>
                  <v:shape id="_x0000_s10995" type="#_x0000_t32" style="position:absolute;left:8423;top:5358;width:711;height:1247" o:connectortype="straight" strokeweight="1pt"/>
                  <v:shape id="_x0000_s10996" type="#_x0000_t32" style="position:absolute;left:6776;top:5358;width:1647;height:888;flip:x" o:connectortype="straight" strokeweight="1pt"/>
                  <v:shape id="_x0000_s10997" type="#_x0000_t202" style="position:absolute;left:8518;top:5310;width:161;height:204" stroked="f">
                    <v:textbox style="mso-next-textbox:#_x0000_s10997;mso-fit-shape-to-text:t" inset="0,0,0,0">
                      <w:txbxContent>
                        <w:p w:rsidR="008446E8" w:rsidRPr="004F12A7" w:rsidRDefault="008446E8" w:rsidP="008446E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998" type="#_x0000_t32" style="position:absolute;left:7488;top:5358;width:935;height:1246;flip:x" o:connectortype="straight" strokeweight="1pt"/>
                  <v:shape id="_x0000_s10999" style="position:absolute;left:8423;top:6148;width:58;height:124" coordsize="59,127" path="m,l59,16r,111e" filled="f">
                    <v:path arrowok="t"/>
                  </v:shape>
                  <v:shape id="_x0000_s11000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0" type="#_x0000_t75" style="width:54.4pt;height:15.3pt" o:ole="">
                  <v:imagedata r:id="rId7" o:title=""/>
                </v:shape>
                <o:OLEObject Type="Embed" ProgID="Equation.3" ShapeID="_x0000_i1060" DrawAspect="Content" ObjectID="_1398114836" r:id="rId44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8446E8" w:rsidRPr="006039CF" w:rsidTr="000F3EED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8446E8" w:rsidRPr="006039CF" w:rsidTr="000F3EED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BADF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446E8" w:rsidRPr="006039CF" w:rsidTr="000F3EED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ADFC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446E8" w:rsidRPr="006039CF" w:rsidTr="000F3EED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ABCF</w:t>
                  </w:r>
                </w:p>
              </w:tc>
              <w:tc>
                <w:tcPr>
                  <w:tcW w:w="2236" w:type="dxa"/>
                  <w:vAlign w:val="center"/>
                </w:tcPr>
                <w:p w:rsidR="008446E8" w:rsidRPr="006039CF" w:rsidRDefault="008446E8" w:rsidP="000F3EE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8446E8" w:rsidRPr="006039CF" w:rsidRDefault="008446E8" w:rsidP="000F3EE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8446E8" w:rsidRPr="006039CF" w:rsidTr="000F3EED">
        <w:trPr>
          <w:trHeight w:val="2591"/>
        </w:trPr>
        <w:tc>
          <w:tcPr>
            <w:tcW w:w="3750" w:type="dxa"/>
          </w:tcPr>
          <w:p w:rsidR="008446E8" w:rsidRPr="006039CF" w:rsidRDefault="008446E8" w:rsidP="000F3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1" type="#_x0000_t75" style="width:54.4pt;height:15.3pt" o:ole="">
                  <v:imagedata r:id="rId9" o:title=""/>
                </v:shape>
                <o:OLEObject Type="Embed" ProgID="Equation.3" ShapeID="_x0000_i1061" DrawAspect="Content" ObjectID="_1398114837" r:id="rId45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62" type="#_x0000_t75" style="width:31.4pt;height:13pt" o:ole="">
                  <v:imagedata r:id="rId11" o:title=""/>
                </v:shape>
                <o:OLEObject Type="Embed" ProgID="Equation.3" ShapeID="_x0000_i1062" DrawAspect="Content" ObjectID="_1398114838" r:id="rId46"/>
              </w:object>
            </w:r>
            <w:r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63" type="#_x0000_t75" style="width:23.75pt;height:12.25pt" o:ole="">
                  <v:imagedata r:id="rId26" o:title=""/>
                </v:shape>
                <o:OLEObject Type="Embed" ProgID="Equation.3" ShapeID="_x0000_i1063" DrawAspect="Content" ObjectID="_1398114839" r:id="rId47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8446E8">
              <w:rPr>
                <w:position w:val="-4"/>
                <w:sz w:val="18"/>
                <w:szCs w:val="18"/>
              </w:rPr>
              <w:object w:dxaOrig="460" w:dyaOrig="220">
                <v:shape id="_x0000_i1068" type="#_x0000_t75" style="width:22.2pt;height:11.5pt" o:ole="">
                  <v:imagedata r:id="rId28" o:title=""/>
                </v:shape>
                <o:OLEObject Type="Embed" ProgID="Equation.3" ShapeID="_x0000_i1068" DrawAspect="Content" ObjectID="_1398114840" r:id="rId48"/>
              </w:object>
            </w:r>
          </w:p>
          <w:p w:rsidR="008446E8" w:rsidRPr="006039CF" w:rsidRDefault="008446E8" w:rsidP="000F3EE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1001" type="#_x0000_t202" style="position:absolute;left:0;text-align:left;margin-left:100.55pt;margin-top:0;width:8.2pt;height:10.35pt;z-index:251683840" stroked="f">
                  <v:textbox style="mso-next-textbox:#_x0000_s11001;mso-fit-shape-to-text:t" inset="0,0,0,0">
                    <w:txbxContent>
                      <w:p w:rsidR="008446E8" w:rsidRPr="00287D02" w:rsidRDefault="008446E8" w:rsidP="008446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928" editas="canvas" style="width:169.9pt;height:87.8pt;mso-position-horizontal-relative:char;mso-position-vertical-relative:line" coordorigin="6061,5193" coordsize="3358,1725">
                  <o:lock v:ext="edit" aspectratio="t"/>
                  <v:shape id="_x0000_s10929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930" type="#_x0000_t202" style="position:absolute;left:8439;top:6656;width:160;height:205" stroked="f">
                    <v:textbox style="mso-next-textbox:#_x0000_s10930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931" type="#_x0000_t202" style="position:absolute;left:7272;top:5991;width:162;height:203" stroked="f">
                    <v:textbox style="mso-next-textbox:#_x0000_s10931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932" type="#_x0000_t32" style="position:absolute;left:6577;top:6685;width:1782;height:1" o:connectortype="straight"/>
                  <v:shape id="_x0000_s10933" type="#_x0000_t32" style="position:absolute;left:8359;top:6196;width:856;height:491;flip:y" o:connectortype="straight" strokecolor="black [3213]"/>
                  <v:shape id="_x0000_s10934" type="#_x0000_t32" style="position:absolute;left:6577;top:6195;width:857;height:491;flip:y" o:connectortype="straight" strokecolor="black [3213]">
                    <v:stroke dashstyle="dash"/>
                  </v:shape>
                  <v:shape id="_x0000_s10935" type="#_x0000_t32" style="position:absolute;left:7434;top:6194;width:1781;height:1" o:connectortype="straight">
                    <v:stroke dashstyle="dash"/>
                  </v:shape>
                  <v:shape id="_x0000_s10936" type="#_x0000_t32" style="position:absolute;left:6577;top:6194;width:2638;height:491;flip:y" o:connectortype="straight">
                    <v:stroke dashstyle="dash"/>
                  </v:shape>
                  <v:shape id="_x0000_s10937" type="#_x0000_t32" style="position:absolute;left:7434;top:6194;width:925;height:497;flip:x y" o:connectortype="straight">
                    <v:stroke dashstyle="dash"/>
                  </v:shape>
                  <v:shape id="_x0000_s10938" type="#_x0000_t32" style="position:absolute;left:7878;top:5293;width:0;height:1138;flip:y" o:connectortype="straight">
                    <v:stroke dashstyle="dash"/>
                  </v:shape>
                  <v:shape id="_x0000_s10939" type="#_x0000_t202" style="position:absolute;left:6412;top:6431;width:161;height:202" stroked="f">
                    <v:textbox style="mso-next-textbox:#_x0000_s10939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940" type="#_x0000_t32" style="position:absolute;left:7878;top:5293;width:481;height:1398" o:connectortype="straight"/>
                  <v:shape id="_x0000_s10941" type="#_x0000_t32" style="position:absolute;left:6577;top:5293;width:1301;height:1392;flip:x" o:connectortype="straight"/>
                  <v:shape id="_x0000_s10942" type="#_x0000_t32" style="position:absolute;left:7434;top:5293;width:444;height:901;flip:x" o:connectortype="straight">
                    <v:stroke dashstyle="dash"/>
                  </v:shape>
                  <v:shape id="_x0000_s10943" type="#_x0000_t202" style="position:absolute;left:9215;top:5955;width:162;height:204" stroked="f">
                    <v:textbox style="mso-next-textbox:#_x0000_s10943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944" type="#_x0000_t32" style="position:absolute;left:7878;top:5293;width:1338;height:901" o:connectortype="straight"/>
                  <v:shape id="_x0000_s10945" type="#_x0000_t202" style="position:absolute;left:7899;top:6251;width:161;height:202" stroked="f">
                    <v:textbox style="mso-next-textbox:#_x0000_s10945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8446E8" w:rsidRPr="006039CF" w:rsidRDefault="008446E8" w:rsidP="000F3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4" type="#_x0000_t75" style="width:54.4pt;height:15.3pt" o:ole="">
                  <v:imagedata r:id="rId9" o:title=""/>
                </v:shape>
                <o:OLEObject Type="Embed" ProgID="Equation.3" ShapeID="_x0000_i1064" DrawAspect="Content" ObjectID="_1398114841" r:id="rId49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65" type="#_x0000_t75" style="width:31.4pt;height:13pt" o:ole="">
                  <v:imagedata r:id="rId11" o:title=""/>
                </v:shape>
                <o:OLEObject Type="Embed" ProgID="Equation.3" ShapeID="_x0000_i1065" DrawAspect="Content" ObjectID="_1398114842" r:id="rId50"/>
              </w:object>
            </w:r>
            <w:r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Pr="006039CF">
              <w:rPr>
                <w:sz w:val="18"/>
                <w:szCs w:val="18"/>
              </w:rPr>
              <w:t>с</w:t>
            </w:r>
            <w:r w:rsidRPr="006039CF">
              <w:rPr>
                <w:sz w:val="18"/>
                <w:szCs w:val="18"/>
              </w:rPr>
              <w:t xml:space="preserve">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66" type="#_x0000_t75" style="width:23.75pt;height:12.25pt" o:ole="">
                  <v:imagedata r:id="rId19" o:title=""/>
                </v:shape>
                <o:OLEObject Type="Embed" ProgID="Equation.3" ShapeID="_x0000_i1066" DrawAspect="Content" ObjectID="_1398114843" r:id="rId51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8446E8">
              <w:rPr>
                <w:position w:val="-4"/>
                <w:sz w:val="18"/>
                <w:szCs w:val="18"/>
              </w:rPr>
              <w:object w:dxaOrig="460" w:dyaOrig="220">
                <v:shape id="_x0000_i1067" type="#_x0000_t75" style="width:22.2pt;height:11.5pt" o:ole="">
                  <v:imagedata r:id="rId33" o:title=""/>
                </v:shape>
                <o:OLEObject Type="Embed" ProgID="Equation.3" ShapeID="_x0000_i1067" DrawAspect="Content" ObjectID="_1398114844" r:id="rId52"/>
              </w:object>
            </w:r>
          </w:p>
          <w:p w:rsidR="008446E8" w:rsidRPr="006039CF" w:rsidRDefault="008446E8" w:rsidP="000F3EE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1020" type="#_x0000_t202" style="position:absolute;left:0;text-align:left;margin-left:100.4pt;margin-top:0;width:8.2pt;height:10.35pt;z-index:251686912" stroked="f">
                  <v:textbox style="mso-next-textbox:#_x0000_s11020;mso-fit-shape-to-text:t" inset="0,0,0,0">
                    <w:txbxContent>
                      <w:p w:rsidR="008446E8" w:rsidRPr="00287D02" w:rsidRDefault="008446E8" w:rsidP="008446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910" editas="canvas" style="width:169.9pt;height:87.8pt;mso-position-horizontal-relative:char;mso-position-vertical-relative:line" coordorigin="6061,5193" coordsize="3358,1725">
                  <o:lock v:ext="edit" aspectratio="t"/>
                  <v:shape id="_x0000_s10911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912" type="#_x0000_t202" style="position:absolute;left:8439;top:6656;width:160;height:205" stroked="f">
                    <v:textbox style="mso-next-textbox:#_x0000_s10912;mso-fit-shape-to-text:t" inset="0,0,0,0">
                      <w:txbxContent>
                        <w:p w:rsidR="008446E8" w:rsidRPr="00FB725E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913" type="#_x0000_t202" style="position:absolute;left:7272;top:5991;width:162;height:203" stroked="f">
                    <v:textbox style="mso-next-textbox:#_x0000_s10913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914" type="#_x0000_t32" style="position:absolute;left:6577;top:6685;width:1782;height:1" o:connectortype="straight"/>
                  <v:shape id="_x0000_s10915" type="#_x0000_t32" style="position:absolute;left:8359;top:6196;width:856;height:491;flip:y" o:connectortype="straight" strokecolor="black [3213]"/>
                  <v:shape id="_x0000_s10916" type="#_x0000_t32" style="position:absolute;left:6577;top:6195;width:857;height:491;flip:y" o:connectortype="straight" strokecolor="black [3213]">
                    <v:stroke dashstyle="dash"/>
                  </v:shape>
                  <v:shape id="_x0000_s10917" type="#_x0000_t32" style="position:absolute;left:7434;top:6194;width:1781;height:1" o:connectortype="straight">
                    <v:stroke dashstyle="dash"/>
                  </v:shape>
                  <v:shape id="_x0000_s10918" type="#_x0000_t32" style="position:absolute;left:6577;top:6194;width:2638;height:491;flip:y" o:connectortype="straight">
                    <v:stroke dashstyle="dash"/>
                  </v:shape>
                  <v:shape id="_x0000_s10919" type="#_x0000_t32" style="position:absolute;left:7434;top:6194;width:925;height:497;flip:x y" o:connectortype="straight">
                    <v:stroke dashstyle="dash"/>
                  </v:shape>
                  <v:shape id="_x0000_s10920" type="#_x0000_t32" style="position:absolute;left:7878;top:5293;width:0;height:1138;flip:y" o:connectortype="straight">
                    <v:stroke dashstyle="dash"/>
                  </v:shape>
                  <v:shape id="_x0000_s10921" type="#_x0000_t202" style="position:absolute;left:6412;top:6431;width:161;height:202" stroked="f">
                    <v:textbox style="mso-next-textbox:#_x0000_s10921;mso-fit-shape-to-text:t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922" type="#_x0000_t32" style="position:absolute;left:7878;top:5293;width:481;height:1398" o:connectortype="straight"/>
                  <v:shape id="_x0000_s10923" type="#_x0000_t32" style="position:absolute;left:6577;top:5293;width:1301;height:1392;flip:x" o:connectortype="straight"/>
                  <v:shape id="_x0000_s10924" type="#_x0000_t32" style="position:absolute;left:7434;top:5293;width:444;height:901;flip:x" o:connectortype="straight">
                    <v:stroke dashstyle="dash"/>
                  </v:shape>
                  <v:shape id="_x0000_s10925" type="#_x0000_t202" style="position:absolute;left:9215;top:5955;width:162;height:204" stroked="f">
                    <v:textbox style="mso-next-textbox:#_x0000_s10925;mso-fit-shape-to-text:t" inset="0,0,0,0">
                      <w:txbxContent>
                        <w:p w:rsidR="008446E8" w:rsidRPr="00287D02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926" type="#_x0000_t32" style="position:absolute;left:7878;top:5293;width:1338;height:901" o:connectortype="straight"/>
                  <v:shape id="_x0000_s10927" type="#_x0000_t202" style="position:absolute;left:7887;top:6228;width:161;height:203" stroked="f">
                    <v:textbox style="mso-next-textbox:#_x0000_s10927" inset="0,0,0,0">
                      <w:txbxContent>
                        <w:p w:rsidR="008446E8" w:rsidRPr="00C91A5A" w:rsidRDefault="008446E8" w:rsidP="008446E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Pr="006039CF" w:rsidRDefault="008446E8" w:rsidP="008446E8">
      <w:pPr>
        <w:spacing w:after="60"/>
        <w:rPr>
          <w:sz w:val="6"/>
          <w:szCs w:val="6"/>
        </w:rPr>
      </w:pPr>
      <w:r w:rsidRPr="006039CF">
        <w:rPr>
          <w:sz w:val="6"/>
          <w:szCs w:val="6"/>
        </w:rPr>
        <w:t xml:space="preserve"> </w:t>
      </w:r>
    </w:p>
    <w:sectPr w:rsidR="006039CF" w:rsidRPr="006039CF" w:rsidSect="006039CF">
      <w:pgSz w:w="16838" w:h="11906" w:orient="landscape"/>
      <w:pgMar w:top="397" w:right="567" w:bottom="397" w:left="567" w:header="709" w:footer="709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B5" w:rsidRDefault="001D6BB5" w:rsidP="006039CF">
      <w:r>
        <w:separator/>
      </w:r>
    </w:p>
  </w:endnote>
  <w:endnote w:type="continuationSeparator" w:id="0">
    <w:p w:rsidR="001D6BB5" w:rsidRDefault="001D6BB5" w:rsidP="006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B5" w:rsidRDefault="001D6BB5" w:rsidP="006039CF">
      <w:r>
        <w:separator/>
      </w:r>
    </w:p>
  </w:footnote>
  <w:footnote w:type="continuationSeparator" w:id="0">
    <w:p w:rsidR="001D6BB5" w:rsidRDefault="001D6BB5" w:rsidP="0060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B3BCC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F621F0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6B36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3A65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hyphenationZone w:val="357"/>
  <w:doNotHyphenateCaps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780"/>
    <w:rsid w:val="000F04BD"/>
    <w:rsid w:val="001123B8"/>
    <w:rsid w:val="00151335"/>
    <w:rsid w:val="00181780"/>
    <w:rsid w:val="001C3C6E"/>
    <w:rsid w:val="001D6BB5"/>
    <w:rsid w:val="001E7D3E"/>
    <w:rsid w:val="001F0241"/>
    <w:rsid w:val="00205762"/>
    <w:rsid w:val="00215EE4"/>
    <w:rsid w:val="00220ECC"/>
    <w:rsid w:val="00287D02"/>
    <w:rsid w:val="002B7B06"/>
    <w:rsid w:val="002D6B64"/>
    <w:rsid w:val="002E0192"/>
    <w:rsid w:val="00360A67"/>
    <w:rsid w:val="003938FA"/>
    <w:rsid w:val="003A6C48"/>
    <w:rsid w:val="004746BB"/>
    <w:rsid w:val="00480EB6"/>
    <w:rsid w:val="004F12A7"/>
    <w:rsid w:val="004F6250"/>
    <w:rsid w:val="0053099A"/>
    <w:rsid w:val="005F3536"/>
    <w:rsid w:val="006039CF"/>
    <w:rsid w:val="0064158A"/>
    <w:rsid w:val="00656364"/>
    <w:rsid w:val="0072609B"/>
    <w:rsid w:val="00741E7A"/>
    <w:rsid w:val="00745726"/>
    <w:rsid w:val="00770BA8"/>
    <w:rsid w:val="007C1972"/>
    <w:rsid w:val="007F5F80"/>
    <w:rsid w:val="008446E8"/>
    <w:rsid w:val="00845393"/>
    <w:rsid w:val="008C1827"/>
    <w:rsid w:val="008E1A7F"/>
    <w:rsid w:val="00955734"/>
    <w:rsid w:val="00A30A02"/>
    <w:rsid w:val="00A60194"/>
    <w:rsid w:val="00A8384C"/>
    <w:rsid w:val="00AA5ED0"/>
    <w:rsid w:val="00AE31C4"/>
    <w:rsid w:val="00AF1815"/>
    <w:rsid w:val="00B160CB"/>
    <w:rsid w:val="00C15A67"/>
    <w:rsid w:val="00C37367"/>
    <w:rsid w:val="00C91A5A"/>
    <w:rsid w:val="00CA265B"/>
    <w:rsid w:val="00CC6014"/>
    <w:rsid w:val="00CF1ED6"/>
    <w:rsid w:val="00D45864"/>
    <w:rsid w:val="00D70447"/>
    <w:rsid w:val="00D71982"/>
    <w:rsid w:val="00D92139"/>
    <w:rsid w:val="00E3392A"/>
    <w:rsid w:val="00E46E64"/>
    <w:rsid w:val="00E75849"/>
    <w:rsid w:val="00EA2E8B"/>
    <w:rsid w:val="00F23A05"/>
    <w:rsid w:val="00F36517"/>
    <w:rsid w:val="00F50B96"/>
    <w:rsid w:val="00F766DB"/>
    <w:rsid w:val="00FB725E"/>
    <w:rsid w:val="00FD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2412]" strokecolor="none [3213]"/>
    </o:shapedefaults>
    <o:shapelayout v:ext="edit">
      <o:idmap v:ext="edit" data="1,10"/>
      <o:rules v:ext="edit">
        <o:r id="V:Rule123" type="connector" idref="#_x0000_s10453"/>
        <o:r id="V:Rule124" type="connector" idref="#_x0000_s10513"/>
        <o:r id="V:Rule127" type="connector" idref="#_x0000_s10460"/>
        <o:r id="V:Rule128" type="connector" idref="#_x0000_s10509"/>
        <o:r id="V:Rule129" type="connector" idref="#_x0000_s2036"/>
        <o:r id="V:Rule130" type="connector" idref="#_x0000_s10517"/>
        <o:r id="V:Rule131" type="connector" idref="#_x0000_s10245"/>
        <o:r id="V:Rule132" type="connector" idref="#_x0000_s10508"/>
        <o:r id="V:Rule133" type="connector" idref="#_x0000_s10529"/>
        <o:r id="V:Rule139" type="connector" idref="#_x0000_s10495"/>
        <o:r id="V:Rule140" type="connector" idref="#_x0000_s10451"/>
        <o:r id="V:Rule141" type="connector" idref="#_x0000_s10512"/>
        <o:r id="V:Rule142" type="connector" idref="#_x0000_s10511"/>
        <o:r id="V:Rule146" type="connector" idref="#_x0000_s10501"/>
        <o:r id="V:Rule149" type="connector" idref="#_x0000_s2046"/>
        <o:r id="V:Rule151" type="connector" idref="#_x0000_s10327"/>
        <o:r id="V:Rule152" type="connector" idref="#_x0000_s10319"/>
        <o:r id="V:Rule157" type="connector" idref="#_x0000_s10530"/>
        <o:r id="V:Rule160" type="connector" idref="#_x0000_s10532"/>
        <o:r id="V:Rule161" type="connector" idref="#_x0000_s10243"/>
        <o:r id="V:Rule162" type="connector" idref="#_x0000_s10497"/>
        <o:r id="V:Rule164" type="connector" idref="#_x0000_s10514"/>
        <o:r id="V:Rule165" type="connector" idref="#_x0000_s10325"/>
        <o:r id="V:Rule168" type="connector" idref="#_x0000_s10329"/>
        <o:r id="V:Rule170" type="connector" idref="#_x0000_s10536"/>
        <o:r id="V:Rule171" type="connector" idref="#_x0000_s10528"/>
        <o:r id="V:Rule173" type="connector" idref="#_x0000_s2047"/>
        <o:r id="V:Rule178" type="connector" idref="#_x0000_s10322"/>
        <o:r id="V:Rule179" type="connector" idref="#_x0000_s10459"/>
        <o:r id="V:Rule180" type="connector" idref="#_x0000_s10490"/>
        <o:r id="V:Rule184" type="connector" idref="#_x0000_s10492"/>
        <o:r id="V:Rule188" type="connector" idref="#_x0000_s10491"/>
        <o:r id="V:Rule190" type="connector" idref="#_x0000_s10499"/>
        <o:r id="V:Rule191" type="connector" idref="#_x0000_s10452"/>
        <o:r id="V:Rule192" type="connector" idref="#_x0000_s10533"/>
        <o:r id="V:Rule193" type="connector" idref="#_x0000_s10331"/>
        <o:r id="V:Rule195" type="connector" idref="#_x0000_s10323"/>
        <o:r id="V:Rule196" type="connector" idref="#_x0000_s10463"/>
        <o:r id="V:Rule201" type="connector" idref="#_x0000_s10324"/>
        <o:r id="V:Rule205" type="connector" idref="#_x0000_s10531"/>
        <o:r id="V:Rule206" type="connector" idref="#_x0000_s10454"/>
        <o:r id="V:Rule207" type="connector" idref="#_x0000_s10461"/>
        <o:r id="V:Rule210" type="connector" idref="#_x0000_s10534"/>
        <o:r id="V:Rule211" type="connector" idref="#_x0000_s10516"/>
        <o:r id="V:Rule212" type="connector" idref="#_x0000_s10489"/>
        <o:r id="V:Rule215" type="connector" idref="#_x0000_s10456"/>
        <o:r id="V:Rule217" type="connector" idref="#_x0000_s10520"/>
        <o:r id="V:Rule218" type="connector" idref="#_x0000_s10321"/>
        <o:r id="V:Rule220" type="connector" idref="#_x0000_s10320"/>
        <o:r id="V:Rule222" type="connector" idref="#_x0000_s10494"/>
        <o:r id="V:Rule226" type="connector" idref="#_x0000_s10457"/>
        <o:r id="V:Rule230" type="connector" idref="#_x0000_s2045"/>
        <o:r id="V:Rule231" type="connector" idref="#_x0000_s10242"/>
        <o:r id="V:Rule232" type="connector" idref="#_x0000_s10241"/>
        <o:r id="V:Rule233" type="connector" idref="#_x0000_s10498"/>
        <o:r id="V:Rule235" type="connector" idref="#_x0000_s10240"/>
        <o:r id="V:Rule237" type="connector" idref="#_x0000_s10328"/>
        <o:r id="V:Rule238" type="connector" idref="#_x0000_s10455"/>
        <o:r id="V:Rule239" type="connector" idref="#_x0000_s10518"/>
        <o:r id="V:Rule240" type="connector" idref="#_x0000_s10510"/>
        <o:r id="V:Rule241" type="connector" idref="#_x0000_s10493"/>
        <o:r id="V:Rule304" type="connector" idref="#_x0000_s10916"/>
        <o:r id="V:Rule305" type="connector" idref="#_x0000_s10974"/>
        <o:r id="V:Rule306" type="connector" idref="#_x0000_s10923"/>
        <o:r id="V:Rule307" type="connector" idref="#_x0000_s10970"/>
        <o:r id="V:Rule309" type="connector" idref="#_x0000_s10978"/>
        <o:r id="V:Rule310" type="connector" idref="#_x0000_s10998"/>
        <o:r id="V:Rule311" type="connector" idref="#_x0000_s10969"/>
        <o:r id="V:Rule312" type="connector" idref="#_x0000_s11009"/>
        <o:r id="V:Rule313" type="connector" idref="#_x0000_s10956"/>
        <o:r id="V:Rule314" type="connector" idref="#_x0000_s10914"/>
        <o:r id="V:Rule315" type="connector" idref="#_x0000_s10973"/>
        <o:r id="V:Rule316" type="connector" idref="#_x0000_s10972"/>
        <o:r id="V:Rule317" type="connector" idref="#_x0000_s10962"/>
        <o:r id="V:Rule318" type="connector" idref="#_x0000_s10991"/>
        <o:r id="V:Rule319" type="connector" idref="#_x0000_s10940"/>
        <o:r id="V:Rule320" type="connector" idref="#_x0000_s10932"/>
        <o:r id="V:Rule321" type="connector" idref="#_x0000_s11010"/>
        <o:r id="V:Rule322" type="connector" idref="#_x0000_s11012"/>
        <o:r id="V:Rule323" type="connector" idref="#_x0000_s10996"/>
        <o:r id="V:Rule324" type="connector" idref="#_x0000_s10958"/>
        <o:r id="V:Rule325" type="connector" idref="#_x0000_s10975"/>
        <o:r id="V:Rule326" type="connector" idref="#_x0000_s10938"/>
        <o:r id="V:Rule327" type="connector" idref="#_x0000_s10942"/>
        <o:r id="V:Rule328" type="connector" idref="#_x0000_s11016"/>
        <o:r id="V:Rule329" type="connector" idref="#_x0000_s11008"/>
        <o:r id="V:Rule330" type="connector" idref="#_x0000_s10992"/>
        <o:r id="V:Rule331" type="connector" idref="#_x0000_s10935"/>
        <o:r id="V:Rule332" type="connector" idref="#_x0000_s10922"/>
        <o:r id="V:Rule333" type="connector" idref="#_x0000_s10951"/>
        <o:r id="V:Rule334" type="connector" idref="#_x0000_s10953"/>
        <o:r id="V:Rule335" type="connector" idref="#_x0000_s10952"/>
        <o:r id="V:Rule336" type="connector" idref="#_x0000_s10960"/>
        <o:r id="V:Rule337" type="connector" idref="#_x0000_s10915"/>
        <o:r id="V:Rule338" type="connector" idref="#_x0000_s11013"/>
        <o:r id="V:Rule339" type="connector" idref="#_x0000_s10944"/>
        <o:r id="V:Rule340" type="connector" idref="#_x0000_s10936"/>
        <o:r id="V:Rule341" type="connector" idref="#_x0000_s10926"/>
        <o:r id="V:Rule342" type="connector" idref="#_x0000_s10937"/>
        <o:r id="V:Rule343" type="connector" idref="#_x0000_s11011"/>
        <o:r id="V:Rule344" type="connector" idref="#_x0000_s10917"/>
        <o:r id="V:Rule345" type="connector" idref="#_x0000_s10924"/>
        <o:r id="V:Rule346" type="connector" idref="#_x0000_s11014"/>
        <o:r id="V:Rule347" type="connector" idref="#_x0000_s10977"/>
        <o:r id="V:Rule348" type="connector" idref="#_x0000_s10950"/>
        <o:r id="V:Rule349" type="connector" idref="#_x0000_s10919"/>
        <o:r id="V:Rule350" type="connector" idref="#_x0000_s10981"/>
        <o:r id="V:Rule351" type="connector" idref="#_x0000_s10934"/>
        <o:r id="V:Rule352" type="connector" idref="#_x0000_s10933"/>
        <o:r id="V:Rule353" type="connector" idref="#_x0000_s10955"/>
        <o:r id="V:Rule354" type="connector" idref="#_x0000_s10920"/>
        <o:r id="V:Rule355" type="connector" idref="#_x0000_s10990"/>
        <o:r id="V:Rule356" type="connector" idref="#_x0000_s10995"/>
        <o:r id="V:Rule357" type="connector" idref="#_x0000_s10994"/>
        <o:r id="V:Rule358" type="connector" idref="#_x0000_s10959"/>
        <o:r id="V:Rule359" type="connector" idref="#_x0000_s10993"/>
        <o:r id="V:Rule360" type="connector" idref="#_x0000_s10941"/>
        <o:r id="V:Rule361" type="connector" idref="#_x0000_s10918"/>
        <o:r id="V:Rule362" type="connector" idref="#_x0000_s10979"/>
        <o:r id="V:Rule363" type="connector" idref="#_x0000_s10971"/>
        <o:r id="V:Rule364" type="connector" idref="#_x0000_s109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9CF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9CF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8E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23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0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5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12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2012-05-09T18:21:00Z</cp:lastPrinted>
  <dcterms:created xsi:type="dcterms:W3CDTF">2012-05-09T18:16:00Z</dcterms:created>
  <dcterms:modified xsi:type="dcterms:W3CDTF">2012-05-09T18:25:00Z</dcterms:modified>
</cp:coreProperties>
</file>